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Hampstead and Highgate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Hampstead and Highgate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Hampstead and Highgate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Hampstead and Highgate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Hampstead and Highgate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Hampstead and Highgate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82.7% </w:t>
      </w:r>
      <w:r w:rsidRPr="004747BF">
        <w:rPr>
          <w:rFonts w:ascii="Libre Franklin Light" w:eastAsia="Times New Roman" w:hAnsi="Libre Franklin Light" w:cs="Calibri Light"/>
        </w:rPr>
        <w:t xml:space="preserve">of those respondents classified as PGSI 8+ in Hampstead and Highgate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Hampstead and Highgate is estimated to be </w:t>
      </w:r>
      <w:r w:rsidRPr="00773DF7">
        <w:rPr>
          <w:rFonts w:ascii="Libre Franklin Light" w:eastAsia="Times New Roman" w:hAnsi="Libre Franklin Light" w:cs="Calibri Light"/>
          <w:b/>
          <w:bCs/>
          <w:color w:val="C45911" w:themeColor="accent2" w:themeShade="BF"/>
        </w:rPr>
        <w:t xml:space="preserve">£7,251,473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Hampstead and Highgate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25.3%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Hampstead and Highgate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Hampstead and Highgate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Hampstead and Highgate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mpstead and Highgat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Hampstead and Highgate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mpstead and Highgat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Hampstead and Highgate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Hampstead and Highgate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mpstead and Highgat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Hampstead and Highgate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Hampstead and Highgate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Hampstead and Highgate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Hampstead and Highgate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Hampstead and Highgate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Hampstead and Highgate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£7,251,473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Hampstead and Highgate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£118,115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£2,442,676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£174,985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£49,214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£90,226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£4,376,257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£7,251,473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Hampstead and Highgate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Hampstead and Highgate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Hampstead and Highgate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Hampstead and Highgate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Hampstead and Highgate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Hampstead and Highgate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Hampstead and Highgate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Hampstead and Highgate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Hampstead and Highgate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Hampstead and Highgate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Hampstead and Highgate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Hampstead and Highgate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690B0A8-E3EA-499D-99F4-4CB62F094CE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